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FC04" w14:textId="31A69BEB" w:rsidR="00940123" w:rsidRDefault="00940123" w:rsidP="00940123">
      <w:pPr>
        <w:pStyle w:val="NoSpacing"/>
      </w:pPr>
      <w:r>
        <w:rPr>
          <w:u w:val="single"/>
        </w:rPr>
        <w:t>Thomas SARE</w:t>
      </w:r>
      <w:r>
        <w:t xml:space="preserve">      (fl.14</w:t>
      </w:r>
      <w:r w:rsidR="008D2B8D">
        <w:t>39-43)</w:t>
      </w:r>
    </w:p>
    <w:p w14:paraId="025F1673" w14:textId="77777777" w:rsidR="00940123" w:rsidRDefault="00940123" w:rsidP="00940123">
      <w:pPr>
        <w:pStyle w:val="NoSpacing"/>
      </w:pPr>
    </w:p>
    <w:p w14:paraId="14ECE9F6" w14:textId="77777777" w:rsidR="00940123" w:rsidRDefault="00940123" w:rsidP="00940123">
      <w:pPr>
        <w:pStyle w:val="NoSpacing"/>
      </w:pPr>
    </w:p>
    <w:p w14:paraId="5FD82DFA" w14:textId="77777777" w:rsidR="009516CC" w:rsidRDefault="009516CC" w:rsidP="009516CC">
      <w:pPr>
        <w:pStyle w:val="NoSpacing"/>
      </w:pPr>
      <w:r>
        <w:t>11 Nov.1439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14:paraId="0368B5BA" w14:textId="77777777" w:rsidR="009516CC" w:rsidRDefault="009516CC" w:rsidP="009516CC">
      <w:pPr>
        <w:pStyle w:val="NoSpacing"/>
      </w:pPr>
      <w:r>
        <w:tab/>
      </w:r>
      <w:r>
        <w:tab/>
        <w:t xml:space="preserve">Buckinghamshire, into lands of the late Richard </w:t>
      </w:r>
      <w:proofErr w:type="spellStart"/>
      <w:r>
        <w:t>Chamberleyn</w:t>
      </w:r>
      <w:proofErr w:type="spellEnd"/>
      <w:r>
        <w:t>(q.v.).</w:t>
      </w:r>
    </w:p>
    <w:p w14:paraId="6310553E" w14:textId="77777777" w:rsidR="009516CC" w:rsidRDefault="009516CC" w:rsidP="009516C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25-410)</w:t>
      </w:r>
    </w:p>
    <w:p w14:paraId="04A31FF7" w14:textId="77777777" w:rsidR="00940123" w:rsidRDefault="00940123" w:rsidP="00940123">
      <w:pPr>
        <w:pStyle w:val="NoSpacing"/>
      </w:pPr>
      <w:r>
        <w:t>28 Oct.1440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14:paraId="010E048D" w14:textId="77777777" w:rsidR="00940123" w:rsidRDefault="00940123" w:rsidP="00940123">
      <w:pPr>
        <w:pStyle w:val="NoSpacing"/>
      </w:pPr>
      <w:r>
        <w:tab/>
      </w:r>
      <w:r>
        <w:tab/>
        <w:t xml:space="preserve">Buckinghamshire, into lands held by the late William </w:t>
      </w:r>
      <w:proofErr w:type="spellStart"/>
      <w:r>
        <w:t>Caldecote</w:t>
      </w:r>
      <w:proofErr w:type="spellEnd"/>
      <w:r>
        <w:t>(q.v.).</w:t>
      </w:r>
    </w:p>
    <w:p w14:paraId="11D14315" w14:textId="3E274FD1" w:rsidR="00940123" w:rsidRDefault="00940123" w:rsidP="00940123">
      <w:pPr>
        <w:pStyle w:val="NoSpacing"/>
      </w:pPr>
      <w:r>
        <w:tab/>
      </w:r>
      <w:r>
        <w:tab/>
        <w:t>(</w:t>
      </w:r>
      <w:hyperlink r:id="rId6" w:history="1">
        <w:r w:rsidRPr="00285217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25-359)</w:t>
      </w:r>
    </w:p>
    <w:p w14:paraId="4B26DE1E" w14:textId="77777777" w:rsidR="008D2B8D" w:rsidRDefault="008D2B8D" w:rsidP="008D2B8D">
      <w:pPr>
        <w:pStyle w:val="NoSpacing"/>
        <w:rPr>
          <w:lang w:val="en-US"/>
        </w:rPr>
      </w:pPr>
      <w:r>
        <w:rPr>
          <w:lang w:val="en-US"/>
        </w:rPr>
        <w:t>10 Jan.1443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Aylesbury,</w:t>
      </w:r>
    </w:p>
    <w:p w14:paraId="2D23FEE4" w14:textId="77777777" w:rsidR="008D2B8D" w:rsidRDefault="008D2B8D" w:rsidP="008D2B8D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Buckinghamshire, into land of Alice Adam(q.v.).</w:t>
      </w:r>
    </w:p>
    <w:p w14:paraId="052DDA93" w14:textId="019716EA" w:rsidR="008D2B8D" w:rsidRDefault="008D2B8D" w:rsidP="00940123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26-77)</w:t>
      </w:r>
    </w:p>
    <w:p w14:paraId="24073667" w14:textId="77777777" w:rsidR="00940123" w:rsidRDefault="00940123" w:rsidP="00940123">
      <w:pPr>
        <w:pStyle w:val="NoSpacing"/>
      </w:pPr>
    </w:p>
    <w:p w14:paraId="09F63C0A" w14:textId="53BD5DE1" w:rsidR="00940123" w:rsidRDefault="00940123" w:rsidP="00940123">
      <w:pPr>
        <w:pStyle w:val="NoSpacing"/>
      </w:pPr>
    </w:p>
    <w:p w14:paraId="466A136A" w14:textId="22C759AE" w:rsidR="009516CC" w:rsidRDefault="009516CC" w:rsidP="00940123">
      <w:pPr>
        <w:pStyle w:val="NoSpacing"/>
      </w:pPr>
      <w:r>
        <w:t>2 June 2017</w:t>
      </w:r>
    </w:p>
    <w:p w14:paraId="54C832FD" w14:textId="4A456D75" w:rsidR="008D2B8D" w:rsidRPr="00BC666E" w:rsidRDefault="008D2B8D" w:rsidP="00940123">
      <w:pPr>
        <w:pStyle w:val="NoSpacing"/>
      </w:pPr>
      <w:r>
        <w:t>28 April 2021</w:t>
      </w:r>
    </w:p>
    <w:p w14:paraId="6E77A3CB" w14:textId="77777777" w:rsidR="00E47068" w:rsidRPr="00940123" w:rsidRDefault="00E47068" w:rsidP="00C009D8">
      <w:pPr>
        <w:pStyle w:val="NoSpacing"/>
      </w:pPr>
    </w:p>
    <w:sectPr w:rsidR="00E47068" w:rsidRPr="009401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D85BB" w14:textId="77777777" w:rsidR="00940123" w:rsidRDefault="00940123" w:rsidP="00920DE3">
      <w:pPr>
        <w:spacing w:after="0" w:line="240" w:lineRule="auto"/>
      </w:pPr>
      <w:r>
        <w:separator/>
      </w:r>
    </w:p>
  </w:endnote>
  <w:endnote w:type="continuationSeparator" w:id="0">
    <w:p w14:paraId="0BA7EF9E" w14:textId="77777777" w:rsidR="00940123" w:rsidRDefault="009401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A0DE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A452" w14:textId="77777777" w:rsidR="00C009D8" w:rsidRPr="00C009D8" w:rsidRDefault="00C009D8">
    <w:pPr>
      <w:pStyle w:val="Footer"/>
    </w:pPr>
    <w:r>
      <w:t>Copyright I.S.Rogers 9 August 2013</w:t>
    </w:r>
  </w:p>
  <w:p w14:paraId="2012CD6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D08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39E39" w14:textId="77777777" w:rsidR="00940123" w:rsidRDefault="00940123" w:rsidP="00920DE3">
      <w:pPr>
        <w:spacing w:after="0" w:line="240" w:lineRule="auto"/>
      </w:pPr>
      <w:r>
        <w:separator/>
      </w:r>
    </w:p>
  </w:footnote>
  <w:footnote w:type="continuationSeparator" w:id="0">
    <w:p w14:paraId="5845D5A1" w14:textId="77777777" w:rsidR="00940123" w:rsidRDefault="009401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7A2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C7EB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F57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123"/>
    <w:rsid w:val="00120749"/>
    <w:rsid w:val="00624CAE"/>
    <w:rsid w:val="008D2B8D"/>
    <w:rsid w:val="00920DE3"/>
    <w:rsid w:val="00940123"/>
    <w:rsid w:val="009516C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24FD8"/>
  <w15:docId w15:val="{21B61EDF-7CD0-43C1-925D-C6D9A582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401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3</cp:revision>
  <dcterms:created xsi:type="dcterms:W3CDTF">2015-09-27T21:34:00Z</dcterms:created>
  <dcterms:modified xsi:type="dcterms:W3CDTF">2021-04-28T06:44:00Z</dcterms:modified>
</cp:coreProperties>
</file>